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B6C0B" w14:textId="77777777" w:rsidR="008704DB" w:rsidRDefault="008704DB" w:rsidP="008704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PYKDEN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491CB1CC" w14:textId="77777777" w:rsidR="008704DB" w:rsidRDefault="008704DB" w:rsidP="008704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DDAF3E" w14:textId="77777777" w:rsidR="008704DB" w:rsidRDefault="008704DB" w:rsidP="008704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98D4AA" w14:textId="77777777" w:rsidR="008704DB" w:rsidRDefault="008704DB" w:rsidP="008704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assumpsit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Colys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Liskeard, Cornwall,</w:t>
      </w:r>
    </w:p>
    <w:p w14:paraId="75232A0A" w14:textId="77777777" w:rsidR="008704DB" w:rsidRDefault="008704DB" w:rsidP="008704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cutler(q.v.).     ( </w:t>
      </w:r>
      <w:hyperlink r:id="rId6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110A8E2" w14:textId="77777777" w:rsidR="008704DB" w:rsidRDefault="008704DB" w:rsidP="008704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2BCBA1" w14:textId="77777777" w:rsidR="008704DB" w:rsidRDefault="008704DB" w:rsidP="008704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2FBE0C" w14:textId="77777777" w:rsidR="008704DB" w:rsidRDefault="008704DB" w:rsidP="008704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September 2022</w:t>
      </w:r>
    </w:p>
    <w:p w14:paraId="6A00887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16E7A" w14:textId="77777777" w:rsidR="008704DB" w:rsidRDefault="008704DB" w:rsidP="009139A6">
      <w:r>
        <w:separator/>
      </w:r>
    </w:p>
  </w:endnote>
  <w:endnote w:type="continuationSeparator" w:id="0">
    <w:p w14:paraId="42450D26" w14:textId="77777777" w:rsidR="008704DB" w:rsidRDefault="008704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018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1E62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AB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F4C04" w14:textId="77777777" w:rsidR="008704DB" w:rsidRDefault="008704DB" w:rsidP="009139A6">
      <w:r>
        <w:separator/>
      </w:r>
    </w:p>
  </w:footnote>
  <w:footnote w:type="continuationSeparator" w:id="0">
    <w:p w14:paraId="7AEA789A" w14:textId="77777777" w:rsidR="008704DB" w:rsidRDefault="008704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66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17F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CE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4DB"/>
    <w:rsid w:val="000666E0"/>
    <w:rsid w:val="002510B7"/>
    <w:rsid w:val="005C130B"/>
    <w:rsid w:val="00826F5C"/>
    <w:rsid w:val="008704DB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507A8"/>
  <w15:chartTrackingRefBased/>
  <w15:docId w15:val="{A150E0C9-572B-479A-90B1-916E1A7DB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704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2022-09-03T19:33:00Z</dcterms:created>
  <dcterms:modified xsi:type="dcterms:W3CDTF">2022-09-03T19:33:00Z</dcterms:modified>
</cp:coreProperties>
</file>